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C1845" w14:textId="77777777" w:rsidR="0066467B" w:rsidRDefault="0066467B" w:rsidP="0066467B">
      <w:pPr>
        <w:pStyle w:val="NoSpacing"/>
      </w:pPr>
      <w:r>
        <w:rPr>
          <w:u w:val="single"/>
        </w:rPr>
        <w:t>Thomas BATE</w:t>
      </w:r>
      <w:r>
        <w:t xml:space="preserve">      (fl.1399)</w:t>
      </w:r>
    </w:p>
    <w:p w14:paraId="040C0109" w14:textId="77777777" w:rsidR="0066467B" w:rsidRDefault="0066467B" w:rsidP="0066467B">
      <w:pPr>
        <w:pStyle w:val="NoSpacing"/>
      </w:pPr>
      <w:r>
        <w:t xml:space="preserve">of </w:t>
      </w:r>
      <w:proofErr w:type="spellStart"/>
      <w:r>
        <w:t>Tetsworth</w:t>
      </w:r>
      <w:proofErr w:type="spellEnd"/>
      <w:r>
        <w:t>, Oxfordshire.</w:t>
      </w:r>
    </w:p>
    <w:p w14:paraId="5B907462" w14:textId="77777777" w:rsidR="0066467B" w:rsidRDefault="0066467B" w:rsidP="0066467B">
      <w:pPr>
        <w:pStyle w:val="NoSpacing"/>
      </w:pPr>
    </w:p>
    <w:p w14:paraId="4FCDC3B2" w14:textId="77777777" w:rsidR="0066467B" w:rsidRDefault="0066467B" w:rsidP="0066467B">
      <w:pPr>
        <w:pStyle w:val="NoSpacing"/>
      </w:pPr>
    </w:p>
    <w:p w14:paraId="23D95351" w14:textId="77777777" w:rsidR="0066467B" w:rsidRDefault="0066467B" w:rsidP="0066467B">
      <w:pPr>
        <w:pStyle w:val="NoSpacing"/>
      </w:pPr>
      <w:r>
        <w:tab/>
        <w:t>1399</w:t>
      </w:r>
      <w:r>
        <w:tab/>
        <w:t xml:space="preserve">He made a plaint of debt against John Crook(q.v.) and Nicholas </w:t>
      </w:r>
      <w:proofErr w:type="spellStart"/>
      <w:r>
        <w:t>Spaldyng</w:t>
      </w:r>
      <w:proofErr w:type="spellEnd"/>
      <w:r>
        <w:t>(q.v.),</w:t>
      </w:r>
    </w:p>
    <w:p w14:paraId="635E011F" w14:textId="77777777" w:rsidR="0066467B" w:rsidRDefault="0066467B" w:rsidP="0066467B">
      <w:pPr>
        <w:pStyle w:val="NoSpacing"/>
      </w:pPr>
      <w:r>
        <w:tab/>
      </w:r>
      <w:r>
        <w:tab/>
        <w:t xml:space="preserve">both of </w:t>
      </w:r>
      <w:proofErr w:type="spellStart"/>
      <w:r>
        <w:t>Tetsworth</w:t>
      </w:r>
      <w:proofErr w:type="spellEnd"/>
      <w:r>
        <w:t>.</w:t>
      </w:r>
    </w:p>
    <w:p w14:paraId="285DF308" w14:textId="77777777" w:rsidR="0066467B" w:rsidRDefault="0066467B" w:rsidP="0066467B">
      <w:pPr>
        <w:pStyle w:val="NoSpacing"/>
      </w:pPr>
      <w:r>
        <w:tab/>
      </w:r>
      <w:r>
        <w:tab/>
        <w:t>(</w:t>
      </w:r>
      <w:hyperlink r:id="rId6" w:history="1">
        <w:r w:rsidRPr="00A0309D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37413B8B" w14:textId="77777777" w:rsidR="0066467B" w:rsidRDefault="0066467B" w:rsidP="0066467B">
      <w:pPr>
        <w:pStyle w:val="NoSpacing"/>
      </w:pPr>
    </w:p>
    <w:p w14:paraId="5C9621D4" w14:textId="77777777" w:rsidR="0066467B" w:rsidRDefault="0066467B" w:rsidP="0066467B">
      <w:pPr>
        <w:pStyle w:val="NoSpacing"/>
      </w:pPr>
    </w:p>
    <w:p w14:paraId="069CB629" w14:textId="77777777" w:rsidR="0066467B" w:rsidRDefault="0066467B" w:rsidP="0066467B">
      <w:pPr>
        <w:pStyle w:val="NoSpacing"/>
      </w:pPr>
      <w:r>
        <w:t>23 October 2022</w:t>
      </w:r>
    </w:p>
    <w:p w14:paraId="2544DB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BCE7" w14:textId="77777777" w:rsidR="0066467B" w:rsidRDefault="0066467B" w:rsidP="009139A6">
      <w:r>
        <w:separator/>
      </w:r>
    </w:p>
  </w:endnote>
  <w:endnote w:type="continuationSeparator" w:id="0">
    <w:p w14:paraId="152F471B" w14:textId="77777777" w:rsidR="0066467B" w:rsidRDefault="006646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81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30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82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7E1A" w14:textId="77777777" w:rsidR="0066467B" w:rsidRDefault="0066467B" w:rsidP="009139A6">
      <w:r>
        <w:separator/>
      </w:r>
    </w:p>
  </w:footnote>
  <w:footnote w:type="continuationSeparator" w:id="0">
    <w:p w14:paraId="6C18929D" w14:textId="77777777" w:rsidR="0066467B" w:rsidRDefault="006646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2D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92A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95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7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6467B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73BB9"/>
  <w15:chartTrackingRefBased/>
  <w15:docId w15:val="{61E84AE1-5F0B-4994-A958-AD8DEE0C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46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2025-06-04T19:20:00Z</dcterms:created>
  <dcterms:modified xsi:type="dcterms:W3CDTF">2025-06-04T19:20:00Z</dcterms:modified>
</cp:coreProperties>
</file>